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0"/>
        <w:gridCol w:w="1689"/>
        <w:gridCol w:w="281"/>
        <w:gridCol w:w="1579"/>
        <w:gridCol w:w="5320"/>
      </w:tblGrid>
      <w:tr w:rsidR="00E035C5" w:rsidRPr="00983369" w:rsidTr="00E035C5">
        <w:trPr>
          <w:cantSplit/>
          <w:trHeight w:val="2340"/>
        </w:trPr>
        <w:tc>
          <w:tcPr>
            <w:tcW w:w="7109" w:type="dxa"/>
            <w:gridSpan w:val="2"/>
            <w:tcBorders>
              <w:bottom w:val="dashSmallGap" w:sz="8" w:space="0" w:color="808080"/>
            </w:tcBorders>
          </w:tcPr>
          <w:p w:rsidR="00E035C5" w:rsidRDefault="00E035C5" w:rsidP="00704352">
            <w:pPr>
              <w:spacing w:line="280" w:lineRule="atLeast"/>
              <w:rPr>
                <w:rFonts w:cs="Arial"/>
                <w:b/>
                <w:sz w:val="20"/>
              </w:rPr>
            </w:pPr>
            <w:permStart w:id="149115882" w:edGrp="everyone" w:colFirst="0" w:colLast="0"/>
            <w:r w:rsidRPr="00983369">
              <w:rPr>
                <w:rFonts w:cs="Arial"/>
                <w:b/>
                <w:sz w:val="20"/>
              </w:rPr>
              <w:t>Absender/</w:t>
            </w:r>
            <w:r w:rsidR="00F81C60">
              <w:rPr>
                <w:rFonts w:cs="Arial"/>
                <w:b/>
                <w:sz w:val="20"/>
              </w:rPr>
              <w:t>Bieter</w:t>
            </w:r>
            <w:r w:rsidRPr="00983369">
              <w:rPr>
                <w:rFonts w:cs="Arial"/>
                <w:b/>
                <w:sz w:val="20"/>
              </w:rPr>
              <w:t>/in (Firmenstempel):</w:t>
            </w:r>
          </w:p>
          <w:p w:rsidR="00005158" w:rsidRDefault="00005158" w:rsidP="00704352">
            <w:pPr>
              <w:spacing w:line="280" w:lineRule="atLeast"/>
              <w:rPr>
                <w:rFonts w:cs="Arial"/>
                <w:b/>
                <w:sz w:val="20"/>
              </w:rPr>
            </w:pPr>
            <w:bookmarkStart w:id="0" w:name="_GoBack"/>
            <w:r>
              <w:rPr>
                <w:rFonts w:cs="Arial"/>
                <w:b/>
                <w:sz w:val="20"/>
              </w:rPr>
              <w:br/>
            </w:r>
          </w:p>
          <w:p w:rsidR="00005158" w:rsidRDefault="00005158" w:rsidP="00704352">
            <w:pPr>
              <w:spacing w:line="280" w:lineRule="atLeast"/>
              <w:rPr>
                <w:rFonts w:cs="Arial"/>
                <w:b/>
                <w:sz w:val="20"/>
              </w:rPr>
            </w:pPr>
          </w:p>
          <w:p w:rsidR="00005158" w:rsidRDefault="00005158" w:rsidP="00704352">
            <w:pPr>
              <w:spacing w:line="280" w:lineRule="atLeast"/>
              <w:rPr>
                <w:rFonts w:cs="Arial"/>
                <w:b/>
                <w:sz w:val="20"/>
              </w:rPr>
            </w:pPr>
          </w:p>
          <w:p w:rsidR="00005158" w:rsidRDefault="00005158" w:rsidP="00704352">
            <w:pPr>
              <w:spacing w:line="280" w:lineRule="atLeast"/>
              <w:rPr>
                <w:rFonts w:cs="Arial"/>
                <w:b/>
                <w:sz w:val="20"/>
              </w:rPr>
            </w:pPr>
          </w:p>
          <w:p w:rsidR="00005158" w:rsidRDefault="00005158" w:rsidP="00704352">
            <w:pPr>
              <w:spacing w:line="280" w:lineRule="atLeast"/>
              <w:rPr>
                <w:rFonts w:cs="Arial"/>
                <w:b/>
                <w:sz w:val="20"/>
              </w:rPr>
            </w:pPr>
          </w:p>
          <w:bookmarkEnd w:id="0"/>
          <w:p w:rsidR="00235B2D" w:rsidRPr="00983369" w:rsidRDefault="00235B2D" w:rsidP="00704352">
            <w:pPr>
              <w:spacing w:line="28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281" w:type="dxa"/>
            <w:tcBorders>
              <w:left w:val="nil"/>
            </w:tcBorders>
          </w:tcPr>
          <w:p w:rsidR="00E035C5" w:rsidRPr="00983369" w:rsidRDefault="00E035C5" w:rsidP="00704352">
            <w:pPr>
              <w:spacing w:line="28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6899" w:type="dxa"/>
            <w:gridSpan w:val="2"/>
          </w:tcPr>
          <w:p w:rsidR="00E035C5" w:rsidRPr="00983369" w:rsidRDefault="00E035C5" w:rsidP="00704352">
            <w:pPr>
              <w:spacing w:line="280" w:lineRule="atLeast"/>
              <w:rPr>
                <w:rFonts w:cs="Arial"/>
                <w:noProof/>
                <w:sz w:val="20"/>
              </w:rPr>
            </w:pPr>
          </w:p>
        </w:tc>
      </w:tr>
      <w:permEnd w:id="149115882"/>
      <w:tr w:rsidR="00E035C5" w:rsidRPr="00983369" w:rsidTr="00B23887">
        <w:trPr>
          <w:cantSplit/>
          <w:trHeight w:val="568"/>
        </w:trPr>
        <w:tc>
          <w:tcPr>
            <w:tcW w:w="14289" w:type="dxa"/>
            <w:gridSpan w:val="5"/>
            <w:tcBorders>
              <w:top w:val="thinThickSmallGap" w:sz="24" w:space="0" w:color="FF0000"/>
              <w:left w:val="thinThickSmallGap" w:sz="24" w:space="0" w:color="FF0000"/>
              <w:bottom w:val="thinThickSmallGap" w:sz="24" w:space="0" w:color="FF0000"/>
              <w:right w:val="thinThickSmallGap" w:sz="24" w:space="0" w:color="FF0000"/>
            </w:tcBorders>
          </w:tcPr>
          <w:p w:rsidR="00E035C5" w:rsidRPr="00983369" w:rsidRDefault="00E035C5">
            <w:pPr>
              <w:spacing w:before="120" w:after="120" w:line="280" w:lineRule="atLeast"/>
              <w:jc w:val="center"/>
              <w:rPr>
                <w:rFonts w:cs="Arial"/>
                <w:b/>
                <w:sz w:val="28"/>
                <w:szCs w:val="28"/>
              </w:rPr>
            </w:pPr>
            <w:r w:rsidRPr="00983369">
              <w:rPr>
                <w:rFonts w:cs="Arial"/>
                <w:b/>
                <w:sz w:val="28"/>
                <w:szCs w:val="28"/>
              </w:rPr>
              <w:t>Bitte nicht öffnen!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983369">
              <w:rPr>
                <w:rFonts w:cs="Arial"/>
                <w:b/>
                <w:sz w:val="28"/>
                <w:szCs w:val="28"/>
              </w:rPr>
              <w:t>Bitte nicht öffnen!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983369">
              <w:rPr>
                <w:rFonts w:cs="Arial"/>
                <w:b/>
                <w:sz w:val="28"/>
                <w:szCs w:val="28"/>
              </w:rPr>
              <w:t>Bitte nicht öffnen!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983369">
              <w:rPr>
                <w:rFonts w:cs="Arial"/>
                <w:b/>
                <w:sz w:val="28"/>
                <w:szCs w:val="28"/>
              </w:rPr>
              <w:t>Bitte nicht öffnen!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983369">
              <w:rPr>
                <w:rFonts w:cs="Arial"/>
                <w:b/>
                <w:sz w:val="28"/>
                <w:szCs w:val="28"/>
              </w:rPr>
              <w:t>Bitte nicht öffnen!</w:t>
            </w:r>
          </w:p>
        </w:tc>
      </w:tr>
      <w:tr w:rsidR="00E668D6" w:rsidRPr="00983369" w:rsidTr="00B23887">
        <w:trPr>
          <w:cantSplit/>
          <w:trHeight w:hRule="exact" w:val="205"/>
        </w:trPr>
        <w:tc>
          <w:tcPr>
            <w:tcW w:w="5420" w:type="dxa"/>
            <w:tcBorders>
              <w:top w:val="thinThickSmallGap" w:sz="24" w:space="0" w:color="FF0000"/>
            </w:tcBorders>
          </w:tcPr>
          <w:p w:rsidR="00E668D6" w:rsidRPr="00983369" w:rsidRDefault="00E668D6">
            <w:pPr>
              <w:pStyle w:val="Normal-Absatz"/>
              <w:spacing w:line="280" w:lineRule="atLeast"/>
              <w:rPr>
                <w:rFonts w:cs="Arial"/>
                <w:sz w:val="20"/>
              </w:rPr>
            </w:pPr>
          </w:p>
        </w:tc>
        <w:tc>
          <w:tcPr>
            <w:tcW w:w="3549" w:type="dxa"/>
            <w:gridSpan w:val="3"/>
            <w:tcBorders>
              <w:top w:val="thinThickSmallGap" w:sz="24" w:space="0" w:color="FF0000"/>
            </w:tcBorders>
          </w:tcPr>
          <w:p w:rsidR="00E668D6" w:rsidRPr="00983369" w:rsidRDefault="00E668D6">
            <w:pPr>
              <w:spacing w:line="28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5320" w:type="dxa"/>
            <w:tcBorders>
              <w:top w:val="thinThickSmallGap" w:sz="24" w:space="0" w:color="FF0000"/>
            </w:tcBorders>
          </w:tcPr>
          <w:p w:rsidR="00E668D6" w:rsidRPr="00983369" w:rsidRDefault="00E668D6">
            <w:pPr>
              <w:spacing w:line="280" w:lineRule="atLeast"/>
              <w:rPr>
                <w:rFonts w:cs="Arial"/>
                <w:b/>
                <w:sz w:val="20"/>
              </w:rPr>
            </w:pPr>
          </w:p>
        </w:tc>
      </w:tr>
      <w:tr w:rsidR="00E668D6" w:rsidRPr="00983369" w:rsidTr="00B23887">
        <w:trPr>
          <w:cantSplit/>
          <w:trHeight w:val="1202"/>
        </w:trPr>
        <w:tc>
          <w:tcPr>
            <w:tcW w:w="14289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4788" w:rsidRDefault="00164788" w:rsidP="00164788">
            <w:pPr>
              <w:spacing w:before="120" w:line="280" w:lineRule="atLeast"/>
              <w:jc w:val="center"/>
              <w:rPr>
                <w:rFonts w:cs="Arial"/>
                <w:b/>
                <w:sz w:val="28"/>
                <w:szCs w:val="28"/>
              </w:rPr>
            </w:pPr>
            <w:bookmarkStart w:id="1" w:name="_Hlt105212211"/>
            <w:bookmarkEnd w:id="1"/>
            <w:r>
              <w:rPr>
                <w:rFonts w:cs="Arial"/>
                <w:b/>
                <w:sz w:val="28"/>
                <w:szCs w:val="28"/>
              </w:rPr>
              <w:t>Muster zu Angebot über RFID-Leseausweise für den VÖBB, Vergabe-Nr. ZLB-2026-0014</w:t>
            </w:r>
          </w:p>
          <w:p w:rsidR="0095301E" w:rsidRPr="00983369" w:rsidRDefault="00164788" w:rsidP="00164788">
            <w:pPr>
              <w:spacing w:before="120" w:line="280" w:lineRule="atLeast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8"/>
                <w:szCs w:val="28"/>
              </w:rPr>
              <w:t>für die Zentral- und Landesbibliothek Berlin</w:t>
            </w:r>
          </w:p>
        </w:tc>
      </w:tr>
      <w:tr w:rsidR="00E668D6" w:rsidRPr="00983369" w:rsidTr="006373C6">
        <w:trPr>
          <w:cantSplit/>
          <w:trHeight w:hRule="exact" w:val="246"/>
        </w:trPr>
        <w:tc>
          <w:tcPr>
            <w:tcW w:w="14289" w:type="dxa"/>
            <w:gridSpan w:val="5"/>
          </w:tcPr>
          <w:p w:rsidR="00E668D6" w:rsidRPr="00983369" w:rsidRDefault="00E668D6">
            <w:pPr>
              <w:pStyle w:val="Normal-Absatz"/>
              <w:spacing w:before="120" w:line="280" w:lineRule="atLeast"/>
              <w:rPr>
                <w:rFonts w:cs="Arial"/>
                <w:sz w:val="20"/>
              </w:rPr>
            </w:pPr>
          </w:p>
          <w:p w:rsidR="00E668D6" w:rsidRPr="00983369" w:rsidRDefault="00E668D6">
            <w:pPr>
              <w:pStyle w:val="Normal-Absatz"/>
              <w:spacing w:before="120" w:line="280" w:lineRule="atLeast"/>
              <w:rPr>
                <w:rFonts w:cs="Arial"/>
                <w:sz w:val="20"/>
              </w:rPr>
            </w:pPr>
          </w:p>
          <w:p w:rsidR="00E668D6" w:rsidRPr="00983369" w:rsidRDefault="00E668D6">
            <w:pPr>
              <w:pStyle w:val="Normal-Absatz"/>
              <w:spacing w:before="120" w:line="280" w:lineRule="atLeast"/>
              <w:rPr>
                <w:rFonts w:cs="Arial"/>
                <w:sz w:val="20"/>
              </w:rPr>
            </w:pPr>
          </w:p>
        </w:tc>
      </w:tr>
      <w:tr w:rsidR="00E668D6" w:rsidRPr="00983369" w:rsidTr="006373C6">
        <w:trPr>
          <w:cantSplit/>
          <w:trHeight w:val="465"/>
        </w:trPr>
        <w:tc>
          <w:tcPr>
            <w:tcW w:w="14289" w:type="dxa"/>
            <w:gridSpan w:val="5"/>
          </w:tcPr>
          <w:p w:rsidR="000435D2" w:rsidRPr="00983369" w:rsidRDefault="00522F03" w:rsidP="00F8656A">
            <w:pPr>
              <w:spacing w:line="280" w:lineRule="atLeast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8"/>
                <w:szCs w:val="28"/>
              </w:rPr>
              <w:t>Ende der</w:t>
            </w:r>
            <w:r w:rsidR="00750C8D">
              <w:rPr>
                <w:rFonts w:cs="Arial"/>
                <w:b/>
                <w:sz w:val="28"/>
                <w:szCs w:val="28"/>
              </w:rPr>
              <w:t xml:space="preserve"> Angebotsfrist:</w:t>
            </w:r>
            <w:r w:rsidR="008241C3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8656A">
              <w:rPr>
                <w:rFonts w:cs="Arial"/>
                <w:b/>
                <w:color w:val="FF0000"/>
                <w:sz w:val="28"/>
                <w:szCs w:val="28"/>
              </w:rPr>
              <w:t>17.08</w:t>
            </w:r>
            <w:r w:rsidR="000A0C73">
              <w:rPr>
                <w:rFonts w:cs="Arial"/>
                <w:b/>
                <w:color w:val="FF0000"/>
                <w:sz w:val="28"/>
                <w:szCs w:val="28"/>
              </w:rPr>
              <w:t>.202</w:t>
            </w:r>
            <w:r w:rsidR="00164788">
              <w:rPr>
                <w:rFonts w:cs="Arial"/>
                <w:b/>
                <w:color w:val="FF0000"/>
                <w:sz w:val="28"/>
                <w:szCs w:val="28"/>
              </w:rPr>
              <w:t>6</w:t>
            </w:r>
            <w:r w:rsidR="000A0C73" w:rsidRPr="008241C3">
              <w:rPr>
                <w:rFonts w:cs="Arial"/>
                <w:b/>
                <w:color w:val="FF0000"/>
                <w:sz w:val="28"/>
                <w:szCs w:val="28"/>
              </w:rPr>
              <w:t xml:space="preserve"> / </w:t>
            </w:r>
            <w:r w:rsidR="00F8656A">
              <w:rPr>
                <w:rFonts w:cs="Arial"/>
                <w:b/>
                <w:color w:val="FF0000"/>
                <w:sz w:val="28"/>
                <w:szCs w:val="28"/>
              </w:rPr>
              <w:t>23:59</w:t>
            </w:r>
            <w:r w:rsidR="000A0C73" w:rsidRPr="008241C3">
              <w:rPr>
                <w:rFonts w:cs="Arial"/>
                <w:b/>
                <w:color w:val="FF0000"/>
                <w:sz w:val="28"/>
                <w:szCs w:val="28"/>
              </w:rPr>
              <w:t xml:space="preserve"> Uhr</w:t>
            </w:r>
          </w:p>
        </w:tc>
      </w:tr>
      <w:tr w:rsidR="00137E37" w:rsidRPr="00983369" w:rsidTr="000640CA">
        <w:trPr>
          <w:cantSplit/>
          <w:trHeight w:val="5095"/>
        </w:trPr>
        <w:tc>
          <w:tcPr>
            <w:tcW w:w="7109" w:type="dxa"/>
            <w:gridSpan w:val="2"/>
            <w:tcBorders>
              <w:top w:val="dashSmallGap" w:sz="8" w:space="0" w:color="808080"/>
              <w:left w:val="dashSmallGap" w:sz="8" w:space="0" w:color="808080"/>
              <w:bottom w:val="dashSmallGap" w:sz="8" w:space="0" w:color="808080"/>
              <w:right w:val="dashSmallGap" w:sz="8" w:space="0" w:color="808080"/>
            </w:tcBorders>
            <w:shd w:val="clear" w:color="auto" w:fill="E6E6E6"/>
          </w:tcPr>
          <w:p w:rsidR="00C072FD" w:rsidRDefault="00C072FD" w:rsidP="00C072FD">
            <w:pPr>
              <w:pStyle w:val="Normal-Absatz"/>
              <w:spacing w:line="280" w:lineRule="atLeas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Eingangsvermerk </w:t>
            </w:r>
          </w:p>
          <w:p w:rsidR="00C072FD" w:rsidRPr="00983369" w:rsidRDefault="00C072FD" w:rsidP="00C072FD">
            <w:pPr>
              <w:pStyle w:val="Normal-Absatz"/>
              <w:spacing w:line="280" w:lineRule="atLeast"/>
              <w:rPr>
                <w:rFonts w:cs="Arial"/>
                <w:sz w:val="20"/>
              </w:rPr>
            </w:pPr>
            <w:r w:rsidRPr="00983369">
              <w:rPr>
                <w:rFonts w:cs="Arial"/>
                <w:sz w:val="20"/>
              </w:rPr>
              <w:t xml:space="preserve">(von der </w:t>
            </w:r>
            <w:r>
              <w:rPr>
                <w:rFonts w:cs="Arial"/>
                <w:sz w:val="20"/>
              </w:rPr>
              <w:t>Poststelle ZLB</w:t>
            </w:r>
            <w:r w:rsidRPr="00983369">
              <w:rPr>
                <w:rFonts w:cs="Arial"/>
                <w:sz w:val="20"/>
              </w:rPr>
              <w:t xml:space="preserve"> ausgefüllt!)</w:t>
            </w:r>
          </w:p>
          <w:p w:rsidR="00C072FD" w:rsidRPr="00983369" w:rsidRDefault="00C072FD" w:rsidP="00C072FD">
            <w:pPr>
              <w:pStyle w:val="Normal-Absatz"/>
              <w:tabs>
                <w:tab w:val="left" w:pos="3402"/>
              </w:tabs>
              <w:spacing w:before="120" w:after="120" w:line="280" w:lineRule="atLeast"/>
              <w:rPr>
                <w:rFonts w:cs="Arial"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44345A" wp14:editId="10995DC1">
                      <wp:simplePos x="0" y="0"/>
                      <wp:positionH relativeFrom="column">
                        <wp:posOffset>1099185</wp:posOffset>
                      </wp:positionH>
                      <wp:positionV relativeFrom="paragraph">
                        <wp:posOffset>261620</wp:posOffset>
                      </wp:positionV>
                      <wp:extent cx="1047750" cy="0"/>
                      <wp:effectExtent l="0" t="0" r="19050" b="19050"/>
                      <wp:wrapNone/>
                      <wp:docPr id="5" name="Gerade Verbindung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FE740B6" id="Gerade Verbindung 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6.55pt,20.6pt" to="169.0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" strokecolor="black [3040]"/>
                  </w:pict>
                </mc:Fallback>
              </mc:AlternateContent>
            </w:r>
            <w:r w:rsidR="00164788">
              <w:rPr>
                <w:rFonts w:cs="Arial"/>
                <w:b/>
                <w:sz w:val="20"/>
              </w:rPr>
              <w:t>Muster</w:t>
            </w:r>
            <w:r w:rsidR="000005BE">
              <w:rPr>
                <w:rFonts w:cs="Arial"/>
                <w:b/>
                <w:sz w:val="20"/>
              </w:rPr>
              <w:t>-N</w:t>
            </w:r>
            <w:r w:rsidRPr="00983369">
              <w:rPr>
                <w:rFonts w:cs="Arial"/>
                <w:b/>
                <w:sz w:val="20"/>
              </w:rPr>
              <w:t>ummer:</w:t>
            </w:r>
            <w:r>
              <w:rPr>
                <w:rFonts w:cs="Arial"/>
                <w:b/>
                <w:sz w:val="20"/>
              </w:rPr>
              <w:tab/>
            </w:r>
            <w:r w:rsidRPr="00983369">
              <w:rPr>
                <w:rFonts w:cs="Arial"/>
                <w:noProof/>
                <w:sz w:val="20"/>
              </w:rPr>
              <w:t>(lfd. Nr. )</w:t>
            </w:r>
          </w:p>
          <w:p w:rsidR="00C072FD" w:rsidRPr="00983369" w:rsidRDefault="00C072FD" w:rsidP="00C072FD">
            <w:pPr>
              <w:pStyle w:val="Normal-Absatz"/>
              <w:spacing w:before="40" w:after="40" w:line="260" w:lineRule="atLeast"/>
              <w:rPr>
                <w:rFonts w:cs="Arial"/>
                <w:sz w:val="20"/>
              </w:rPr>
            </w:pPr>
            <w:r w:rsidRPr="00983369">
              <w:rPr>
                <w:rFonts w:cs="Arial"/>
                <w:sz w:val="20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3369">
              <w:rPr>
                <w:rFonts w:cs="Arial"/>
                <w:sz w:val="20"/>
              </w:rPr>
              <w:instrText xml:space="preserve"> FORMCHECKBOX </w:instrText>
            </w:r>
            <w:r w:rsidR="00E316AC">
              <w:rPr>
                <w:rFonts w:cs="Arial"/>
                <w:sz w:val="20"/>
              </w:rPr>
            </w:r>
            <w:r w:rsidR="00E316AC">
              <w:rPr>
                <w:rFonts w:cs="Arial"/>
                <w:sz w:val="20"/>
              </w:rPr>
              <w:fldChar w:fldCharType="separate"/>
            </w:r>
            <w:r w:rsidRPr="00983369">
              <w:rPr>
                <w:rFonts w:cs="Arial"/>
                <w:sz w:val="20"/>
              </w:rPr>
              <w:fldChar w:fldCharType="end"/>
            </w:r>
            <w:r w:rsidRPr="00983369">
              <w:rPr>
                <w:rFonts w:cs="Arial"/>
                <w:sz w:val="20"/>
              </w:rPr>
              <w:t xml:space="preserve"> D</w:t>
            </w:r>
            <w:r w:rsidR="000005BE">
              <w:rPr>
                <w:rFonts w:cs="Arial"/>
                <w:sz w:val="20"/>
              </w:rPr>
              <w:t xml:space="preserve">ie Verpackung </w:t>
            </w:r>
            <w:r w:rsidRPr="00983369">
              <w:rPr>
                <w:rFonts w:cs="Arial"/>
                <w:sz w:val="20"/>
              </w:rPr>
              <w:t>ist ordnungsgemäß verschlossen eingegangen.</w:t>
            </w:r>
          </w:p>
          <w:p w:rsidR="00C072FD" w:rsidRPr="00983369" w:rsidRDefault="00C072FD" w:rsidP="00C072FD">
            <w:pPr>
              <w:pStyle w:val="Normal-Absatz"/>
              <w:spacing w:before="40" w:after="40" w:line="260" w:lineRule="atLeast"/>
              <w:ind w:left="284" w:hanging="284"/>
              <w:rPr>
                <w:rFonts w:cs="Arial"/>
                <w:sz w:val="20"/>
              </w:rPr>
            </w:pPr>
            <w:r w:rsidRPr="00983369">
              <w:rPr>
                <w:rFonts w:cs="Arial"/>
                <w:sz w:val="20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3369">
              <w:rPr>
                <w:rFonts w:cs="Arial"/>
                <w:sz w:val="20"/>
              </w:rPr>
              <w:instrText xml:space="preserve"> FORMCHECKBOX </w:instrText>
            </w:r>
            <w:r w:rsidR="00E316AC">
              <w:rPr>
                <w:rFonts w:cs="Arial"/>
                <w:sz w:val="20"/>
              </w:rPr>
            </w:r>
            <w:r w:rsidR="00E316AC">
              <w:rPr>
                <w:rFonts w:cs="Arial"/>
                <w:sz w:val="20"/>
              </w:rPr>
              <w:fldChar w:fldCharType="separate"/>
            </w:r>
            <w:r w:rsidRPr="00983369">
              <w:rPr>
                <w:rFonts w:cs="Arial"/>
                <w:sz w:val="20"/>
              </w:rPr>
              <w:fldChar w:fldCharType="end"/>
            </w:r>
            <w:r w:rsidRPr="00983369">
              <w:rPr>
                <w:rFonts w:cs="Arial"/>
                <w:sz w:val="20"/>
              </w:rPr>
              <w:t xml:space="preserve"> D</w:t>
            </w:r>
            <w:r w:rsidR="000005BE">
              <w:rPr>
                <w:rFonts w:cs="Arial"/>
                <w:sz w:val="20"/>
              </w:rPr>
              <w:t xml:space="preserve">ie Verpackung </w:t>
            </w:r>
            <w:r w:rsidRPr="00983369">
              <w:rPr>
                <w:rFonts w:cs="Arial"/>
                <w:sz w:val="20"/>
              </w:rPr>
              <w:t>ist beschädigt eingegangen un</w:t>
            </w:r>
            <w:r>
              <w:rPr>
                <w:rFonts w:cs="Arial"/>
                <w:sz w:val="20"/>
              </w:rPr>
              <w:t xml:space="preserve">d wurde von der </w:t>
            </w:r>
            <w:r w:rsidRPr="00983369">
              <w:rPr>
                <w:rFonts w:cs="Arial"/>
                <w:sz w:val="20"/>
              </w:rPr>
              <w:t>Empfangsstelle sofort verschlossen.</w:t>
            </w:r>
          </w:p>
          <w:p w:rsidR="00C072FD" w:rsidRPr="00983369" w:rsidRDefault="00C072FD" w:rsidP="00C072FD">
            <w:pPr>
              <w:pStyle w:val="Normal-Absatz"/>
              <w:spacing w:before="40" w:after="40" w:line="260" w:lineRule="atLeast"/>
              <w:ind w:left="284" w:hanging="284"/>
              <w:rPr>
                <w:rFonts w:cs="Arial"/>
                <w:sz w:val="20"/>
              </w:rPr>
            </w:pPr>
            <w:r w:rsidRPr="00983369">
              <w:rPr>
                <w:rFonts w:cs="Arial"/>
                <w:sz w:val="20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3369">
              <w:rPr>
                <w:rFonts w:cs="Arial"/>
                <w:sz w:val="20"/>
              </w:rPr>
              <w:instrText xml:space="preserve"> FORMCHECKBOX </w:instrText>
            </w:r>
            <w:r w:rsidR="00E316AC">
              <w:rPr>
                <w:rFonts w:cs="Arial"/>
                <w:sz w:val="20"/>
              </w:rPr>
            </w:r>
            <w:r w:rsidR="00E316AC">
              <w:rPr>
                <w:rFonts w:cs="Arial"/>
                <w:sz w:val="20"/>
              </w:rPr>
              <w:fldChar w:fldCharType="separate"/>
            </w:r>
            <w:r w:rsidRPr="00983369">
              <w:rPr>
                <w:rFonts w:cs="Arial"/>
                <w:sz w:val="20"/>
              </w:rPr>
              <w:fldChar w:fldCharType="end"/>
            </w:r>
            <w:r w:rsidRPr="00983369">
              <w:rPr>
                <w:rFonts w:cs="Arial"/>
                <w:sz w:val="20"/>
              </w:rPr>
              <w:t xml:space="preserve"> D</w:t>
            </w:r>
            <w:r w:rsidR="000005BE">
              <w:rPr>
                <w:rFonts w:cs="Arial"/>
                <w:sz w:val="20"/>
              </w:rPr>
              <w:t xml:space="preserve">ie Verpackung </w:t>
            </w:r>
            <w:r w:rsidRPr="00983369">
              <w:rPr>
                <w:rFonts w:cs="Arial"/>
                <w:sz w:val="20"/>
              </w:rPr>
              <w:t>wurde von der Empfangsstell</w:t>
            </w:r>
            <w:r>
              <w:rPr>
                <w:rFonts w:cs="Arial"/>
                <w:sz w:val="20"/>
              </w:rPr>
              <w:t xml:space="preserve">e irrtümlich geöffnet und </w:t>
            </w:r>
            <w:r w:rsidRPr="00983369">
              <w:rPr>
                <w:rFonts w:cs="Arial"/>
                <w:sz w:val="20"/>
              </w:rPr>
              <w:t xml:space="preserve">unverzüglich wieder </w:t>
            </w:r>
            <w:r>
              <w:rPr>
                <w:rFonts w:cs="Arial"/>
                <w:sz w:val="20"/>
              </w:rPr>
              <w:t>v</w:t>
            </w:r>
            <w:r w:rsidRPr="00983369">
              <w:rPr>
                <w:rFonts w:cs="Arial"/>
                <w:sz w:val="20"/>
              </w:rPr>
              <w:t>erschlossen.</w:t>
            </w:r>
          </w:p>
          <w:p w:rsidR="00C072FD" w:rsidRDefault="00C072FD" w:rsidP="007C0835">
            <w:pPr>
              <w:pStyle w:val="Normal-Absatz"/>
              <w:spacing w:before="40" w:after="40" w:line="260" w:lineRule="atLeast"/>
              <w:rPr>
                <w:rFonts w:cs="Arial"/>
                <w:sz w:val="20"/>
              </w:rPr>
            </w:pPr>
            <w:r w:rsidRPr="00983369">
              <w:rPr>
                <w:rFonts w:cs="Arial"/>
                <w:sz w:val="20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3369">
              <w:rPr>
                <w:rFonts w:cs="Arial"/>
                <w:sz w:val="20"/>
              </w:rPr>
              <w:instrText xml:space="preserve"> FORMCHECKBOX </w:instrText>
            </w:r>
            <w:r w:rsidR="00E316AC">
              <w:rPr>
                <w:rFonts w:cs="Arial"/>
                <w:sz w:val="20"/>
              </w:rPr>
            </w:r>
            <w:r w:rsidR="00E316AC">
              <w:rPr>
                <w:rFonts w:cs="Arial"/>
                <w:sz w:val="20"/>
              </w:rPr>
              <w:fldChar w:fldCharType="separate"/>
            </w:r>
            <w:r w:rsidRPr="00983369">
              <w:rPr>
                <w:rFonts w:cs="Arial"/>
                <w:sz w:val="20"/>
              </w:rPr>
              <w:fldChar w:fldCharType="end"/>
            </w:r>
            <w:r w:rsidR="000005BE">
              <w:rPr>
                <w:rFonts w:cs="Arial"/>
                <w:sz w:val="20"/>
              </w:rPr>
              <w:t xml:space="preserve"> Die Verpackung </w:t>
            </w:r>
            <w:r w:rsidRPr="00983369">
              <w:rPr>
                <w:rFonts w:cs="Arial"/>
                <w:sz w:val="20"/>
              </w:rPr>
              <w:t>ist nach Ablauf der Angebotsfrist eingegangen.</w:t>
            </w:r>
          </w:p>
          <w:p w:rsidR="007C0835" w:rsidRPr="00983369" w:rsidRDefault="007C0835" w:rsidP="007C0835">
            <w:pPr>
              <w:pStyle w:val="Normal-Absatz"/>
              <w:spacing w:before="40" w:after="40" w:line="260" w:lineRule="atLeast"/>
              <w:rPr>
                <w:rFonts w:cs="Arial"/>
              </w:rPr>
            </w:pPr>
          </w:p>
          <w:p w:rsidR="00C072FD" w:rsidRPr="00983369" w:rsidRDefault="00C072FD" w:rsidP="00C072FD">
            <w:pPr>
              <w:pStyle w:val="Fuzeile"/>
              <w:tabs>
                <w:tab w:val="clear" w:pos="4536"/>
                <w:tab w:val="clear" w:pos="9072"/>
                <w:tab w:val="left" w:pos="3261"/>
                <w:tab w:val="left" w:pos="5954"/>
              </w:tabs>
              <w:spacing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AE6EA8" wp14:editId="4CD8100D">
                      <wp:simplePos x="0" y="0"/>
                      <wp:positionH relativeFrom="column">
                        <wp:posOffset>3051810</wp:posOffset>
                      </wp:positionH>
                      <wp:positionV relativeFrom="paragraph">
                        <wp:posOffset>169545</wp:posOffset>
                      </wp:positionV>
                      <wp:extent cx="714375" cy="0"/>
                      <wp:effectExtent l="0" t="0" r="9525" b="19050"/>
                      <wp:wrapNone/>
                      <wp:docPr id="4" name="Gerade Verbindung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126087" id="Gerade Verbindung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3pt,13.35pt" to="296.5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ECA794" wp14:editId="6CE59EF9">
                      <wp:simplePos x="0" y="0"/>
                      <wp:positionH relativeFrom="column">
                        <wp:posOffset>1099185</wp:posOffset>
                      </wp:positionH>
                      <wp:positionV relativeFrom="paragraph">
                        <wp:posOffset>169545</wp:posOffset>
                      </wp:positionV>
                      <wp:extent cx="885825" cy="0"/>
                      <wp:effectExtent l="0" t="0" r="9525" b="19050"/>
                      <wp:wrapNone/>
                      <wp:docPr id="3" name="Gerade Verbindung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5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DAE7E5" id="Gerade Verbindung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13.35pt" to="156.3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" strokecolor="black [3040]"/>
                  </w:pict>
                </mc:Fallback>
              </mc:AlternateContent>
            </w:r>
            <w:r w:rsidR="007C0835">
              <w:rPr>
                <w:rFonts w:ascii="Arial" w:hAnsi="Arial" w:cs="Arial"/>
                <w:noProof/>
              </w:rPr>
              <w:t>Die Verpackung</w:t>
            </w:r>
            <w:r>
              <w:rPr>
                <w:rFonts w:ascii="Arial" w:hAnsi="Arial" w:cs="Arial"/>
              </w:rPr>
              <w:t xml:space="preserve"> ist am</w:t>
            </w:r>
            <w:r>
              <w:rPr>
                <w:rFonts w:ascii="Arial" w:hAnsi="Arial" w:cs="Arial"/>
              </w:rPr>
              <w:tab/>
            </w:r>
            <w:r w:rsidRPr="00983369">
              <w:rPr>
                <w:rFonts w:ascii="Arial" w:hAnsi="Arial" w:cs="Arial"/>
              </w:rPr>
              <w:t>(TT/MM/JJJJ) um</w:t>
            </w:r>
            <w:r>
              <w:rPr>
                <w:rFonts w:ascii="Arial" w:hAnsi="Arial" w:cs="Arial"/>
              </w:rPr>
              <w:tab/>
            </w:r>
            <w:r w:rsidRPr="00983369">
              <w:rPr>
                <w:rFonts w:ascii="Arial" w:hAnsi="Arial" w:cs="Arial"/>
                <w:noProof/>
              </w:rPr>
              <w:t>Uhr eingegangen.</w:t>
            </w:r>
          </w:p>
          <w:p w:rsidR="00C072FD" w:rsidRPr="00983369" w:rsidRDefault="00C072FD" w:rsidP="00C072FD">
            <w:pPr>
              <w:pStyle w:val="Normal-Absatz"/>
              <w:tabs>
                <w:tab w:val="right" w:leader="underscore" w:pos="8860"/>
              </w:tabs>
              <w:spacing w:before="40" w:after="40" w:line="160" w:lineRule="exact"/>
              <w:rPr>
                <w:rFonts w:cs="Arial"/>
                <w:sz w:val="20"/>
              </w:rPr>
            </w:pPr>
          </w:p>
          <w:p w:rsidR="00C072FD" w:rsidRPr="00983369" w:rsidRDefault="00C072FD" w:rsidP="00C072FD">
            <w:pPr>
              <w:pStyle w:val="Normal-Absatz"/>
              <w:tabs>
                <w:tab w:val="right" w:leader="underscore" w:pos="8860"/>
              </w:tabs>
              <w:spacing w:before="40" w:after="40" w:line="160" w:lineRule="exact"/>
              <w:rPr>
                <w:rFonts w:cs="Arial"/>
                <w:sz w:val="20"/>
              </w:rPr>
            </w:pPr>
            <w:r>
              <w:rPr>
                <w:rFonts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1097DD" wp14:editId="579ED838">
                      <wp:simplePos x="0" y="0"/>
                      <wp:positionH relativeFrom="column">
                        <wp:posOffset>1499235</wp:posOffset>
                      </wp:positionH>
                      <wp:positionV relativeFrom="paragraph">
                        <wp:posOffset>96520</wp:posOffset>
                      </wp:positionV>
                      <wp:extent cx="2924175" cy="0"/>
                      <wp:effectExtent l="0" t="0" r="9525" b="19050"/>
                      <wp:wrapNone/>
                      <wp:docPr id="1" name="Gerade Verbindu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24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69A3F2A" id="Gerade Verbindung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8.05pt,7.6pt" to="348.3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" strokecolor="black [3040]"/>
                  </w:pict>
                </mc:Fallback>
              </mc:AlternateContent>
            </w:r>
            <w:r w:rsidR="007C0835">
              <w:rPr>
                <w:rFonts w:cs="Arial"/>
                <w:sz w:val="20"/>
              </w:rPr>
              <w:t>E</w:t>
            </w:r>
            <w:r w:rsidRPr="00983369">
              <w:rPr>
                <w:rFonts w:cs="Arial"/>
                <w:sz w:val="20"/>
              </w:rPr>
              <w:t xml:space="preserve">mpfangsstelle bei </w:t>
            </w:r>
            <w:r>
              <w:rPr>
                <w:rFonts w:cs="Arial"/>
                <w:sz w:val="20"/>
              </w:rPr>
              <w:t>ZLB:</w:t>
            </w:r>
          </w:p>
          <w:p w:rsidR="00C072FD" w:rsidRPr="00983369" w:rsidRDefault="00C072FD" w:rsidP="00C072FD">
            <w:pPr>
              <w:pStyle w:val="Normal-Absatz"/>
              <w:tabs>
                <w:tab w:val="right" w:leader="underscore" w:pos="8860"/>
              </w:tabs>
              <w:spacing w:before="40" w:after="40" w:line="160" w:lineRule="exact"/>
              <w:rPr>
                <w:rFonts w:cs="Arial"/>
                <w:sz w:val="20"/>
              </w:rPr>
            </w:pPr>
          </w:p>
          <w:p w:rsidR="00C072FD" w:rsidRDefault="00C072FD" w:rsidP="00C072FD">
            <w:pPr>
              <w:pStyle w:val="Normal-Absatz"/>
              <w:tabs>
                <w:tab w:val="right" w:leader="underscore" w:pos="8860"/>
              </w:tabs>
              <w:spacing w:before="40" w:after="40" w:line="160" w:lineRule="exact"/>
              <w:rPr>
                <w:rFonts w:cs="Arial"/>
                <w:sz w:val="20"/>
              </w:rPr>
            </w:pPr>
          </w:p>
          <w:p w:rsidR="00C072FD" w:rsidRPr="00983369" w:rsidRDefault="00C072FD" w:rsidP="00C072FD">
            <w:pPr>
              <w:pStyle w:val="Normal-Absatz"/>
              <w:tabs>
                <w:tab w:val="right" w:leader="underscore" w:pos="8860"/>
              </w:tabs>
              <w:spacing w:before="40" w:after="40" w:line="160" w:lineRule="exact"/>
              <w:rPr>
                <w:rFonts w:cs="Arial"/>
                <w:sz w:val="20"/>
              </w:rPr>
            </w:pPr>
            <w:r>
              <w:rPr>
                <w:rFonts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FFF666" wp14:editId="0C9C683F">
                      <wp:simplePos x="0" y="0"/>
                      <wp:positionH relativeFrom="column">
                        <wp:posOffset>1823085</wp:posOffset>
                      </wp:positionH>
                      <wp:positionV relativeFrom="paragraph">
                        <wp:posOffset>115570</wp:posOffset>
                      </wp:positionV>
                      <wp:extent cx="2600325" cy="0"/>
                      <wp:effectExtent l="0" t="0" r="9525" b="19050"/>
                      <wp:wrapNone/>
                      <wp:docPr id="2" name="Gerade Verbindu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C302B33" id="Gerade Verbindung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3.55pt,9.1pt" to="348.3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" strokecolor="black [3040]"/>
                  </w:pict>
                </mc:Fallback>
              </mc:AlternateContent>
            </w:r>
            <w:r w:rsidRPr="00983369">
              <w:rPr>
                <w:rFonts w:cs="Arial"/>
                <w:sz w:val="20"/>
              </w:rPr>
              <w:t>Unterschrift des Empfängers</w:t>
            </w:r>
            <w:r>
              <w:rPr>
                <w:rFonts w:cs="Arial"/>
                <w:sz w:val="20"/>
              </w:rPr>
              <w:t>/</w:t>
            </w:r>
            <w:r w:rsidRPr="00983369">
              <w:rPr>
                <w:rFonts w:cs="Arial"/>
                <w:sz w:val="20"/>
              </w:rPr>
              <w:t>:</w:t>
            </w:r>
          </w:p>
          <w:p w:rsidR="00137E37" w:rsidRPr="0080230F" w:rsidRDefault="00137E37" w:rsidP="0080230F"/>
        </w:tc>
        <w:tc>
          <w:tcPr>
            <w:tcW w:w="281" w:type="dxa"/>
            <w:tcBorders>
              <w:left w:val="dashSmallGap" w:sz="8" w:space="0" w:color="808080"/>
              <w:right w:val="dashSmallGap" w:sz="8" w:space="0" w:color="000000"/>
            </w:tcBorders>
          </w:tcPr>
          <w:p w:rsidR="00137E37" w:rsidRPr="00983369" w:rsidRDefault="00137E37">
            <w:pPr>
              <w:spacing w:line="280" w:lineRule="atLeast"/>
              <w:rPr>
                <w:rFonts w:cs="Arial"/>
                <w:b/>
                <w:sz w:val="20"/>
              </w:rPr>
            </w:pPr>
          </w:p>
        </w:tc>
        <w:tc>
          <w:tcPr>
            <w:tcW w:w="6899" w:type="dxa"/>
            <w:gridSpan w:val="2"/>
            <w:tcBorders>
              <w:top w:val="dashSmallGap" w:sz="8" w:space="0" w:color="000000"/>
              <w:left w:val="dashSmallGap" w:sz="8" w:space="0" w:color="000000"/>
              <w:bottom w:val="dashSmallGap" w:sz="8" w:space="0" w:color="000000"/>
              <w:right w:val="dashSmallGap" w:sz="8" w:space="0" w:color="000000"/>
            </w:tcBorders>
            <w:shd w:val="clear" w:color="auto" w:fill="FFFFFF"/>
          </w:tcPr>
          <w:p w:rsidR="00137E37" w:rsidRDefault="00137E37">
            <w:pPr>
              <w:pStyle w:val="Normal-Absatz"/>
              <w:spacing w:before="120" w:after="120" w:line="260" w:lineRule="atLeast"/>
              <w:rPr>
                <w:rFonts w:cs="Arial"/>
                <w:sz w:val="20"/>
              </w:rPr>
            </w:pPr>
          </w:p>
          <w:p w:rsidR="00B75F34" w:rsidRDefault="00B75F34">
            <w:pPr>
              <w:pStyle w:val="Normal-Absatz"/>
              <w:spacing w:before="120" w:after="120" w:line="260" w:lineRule="atLeast"/>
              <w:rPr>
                <w:rFonts w:cs="Arial"/>
                <w:sz w:val="20"/>
              </w:rPr>
            </w:pPr>
          </w:p>
          <w:p w:rsidR="00B75F34" w:rsidRDefault="00B75F34">
            <w:pPr>
              <w:pStyle w:val="Normal-Absatz"/>
              <w:spacing w:before="120" w:after="120" w:line="260" w:lineRule="atLeast"/>
              <w:rPr>
                <w:rFonts w:cs="Arial"/>
                <w:sz w:val="20"/>
              </w:rPr>
            </w:pPr>
          </w:p>
          <w:p w:rsidR="00B75F34" w:rsidRDefault="00B75F34">
            <w:pPr>
              <w:pStyle w:val="Normal-Absatz"/>
              <w:spacing w:before="120" w:after="120" w:line="260" w:lineRule="atLeast"/>
              <w:rPr>
                <w:rFonts w:cs="Arial"/>
                <w:sz w:val="20"/>
              </w:rPr>
            </w:pPr>
          </w:p>
          <w:p w:rsidR="00B75F34" w:rsidRDefault="00B75F34">
            <w:pPr>
              <w:pStyle w:val="Normal-Absatz"/>
              <w:spacing w:before="120" w:after="120" w:line="260" w:lineRule="atLeast"/>
              <w:rPr>
                <w:rFonts w:cs="Arial"/>
                <w:sz w:val="20"/>
              </w:rPr>
            </w:pPr>
          </w:p>
          <w:p w:rsidR="003D2862" w:rsidRDefault="003D2862" w:rsidP="003D2862">
            <w:pPr>
              <w:pStyle w:val="Normal-Absatz"/>
              <w:spacing w:line="240" w:lineRule="auto"/>
              <w:ind w:left="923"/>
              <w:rPr>
                <w:rFonts w:cs="Arial"/>
                <w:b/>
                <w:sz w:val="28"/>
                <w:szCs w:val="28"/>
              </w:rPr>
            </w:pPr>
            <w:r w:rsidRPr="00B75F34">
              <w:rPr>
                <w:rFonts w:cs="Arial"/>
                <w:b/>
                <w:sz w:val="28"/>
                <w:szCs w:val="28"/>
              </w:rPr>
              <w:t>Zentral- und Landesbibliothek Berlin</w:t>
            </w:r>
          </w:p>
          <w:p w:rsidR="00F8656A" w:rsidRPr="00B75F34" w:rsidRDefault="00F8656A" w:rsidP="003D2862">
            <w:pPr>
              <w:pStyle w:val="Normal-Absatz"/>
              <w:spacing w:line="240" w:lineRule="auto"/>
              <w:ind w:left="923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Berliner Stadtbibliothek (BStB)</w:t>
            </w:r>
          </w:p>
          <w:p w:rsidR="003D2862" w:rsidRDefault="00164788" w:rsidP="003D2862">
            <w:pPr>
              <w:pStyle w:val="Normal-Absatz"/>
              <w:spacing w:line="240" w:lineRule="auto"/>
              <w:ind w:left="923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 xml:space="preserve">Referat </w:t>
            </w:r>
            <w:r w:rsidR="00042CEC">
              <w:rPr>
                <w:rFonts w:cs="Arial"/>
                <w:b/>
                <w:sz w:val="28"/>
                <w:szCs w:val="28"/>
              </w:rPr>
              <w:t xml:space="preserve">Finanzen und </w:t>
            </w:r>
            <w:r>
              <w:rPr>
                <w:rFonts w:cs="Arial"/>
                <w:b/>
                <w:sz w:val="28"/>
                <w:szCs w:val="28"/>
              </w:rPr>
              <w:t>Vergabe</w:t>
            </w:r>
          </w:p>
          <w:p w:rsidR="00363053" w:rsidRPr="00B75F34" w:rsidRDefault="00363053" w:rsidP="003D2862">
            <w:pPr>
              <w:pStyle w:val="Normal-Absatz"/>
              <w:spacing w:line="240" w:lineRule="auto"/>
              <w:ind w:left="923"/>
              <w:rPr>
                <w:rFonts w:cs="Arial"/>
                <w:b/>
                <w:sz w:val="28"/>
                <w:szCs w:val="28"/>
              </w:rPr>
            </w:pPr>
          </w:p>
          <w:p w:rsidR="003D2862" w:rsidRDefault="00CB27DB" w:rsidP="003D2862">
            <w:pPr>
              <w:pStyle w:val="Normal-Absatz"/>
              <w:spacing w:line="240" w:lineRule="auto"/>
              <w:ind w:left="923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Breite Straße 30-36</w:t>
            </w:r>
          </w:p>
          <w:p w:rsidR="003D2862" w:rsidRPr="00B75F34" w:rsidRDefault="003D2862" w:rsidP="003D2862">
            <w:pPr>
              <w:pStyle w:val="Normal-Absatz"/>
              <w:spacing w:line="240" w:lineRule="auto"/>
              <w:ind w:left="923"/>
              <w:rPr>
                <w:rFonts w:cs="Arial"/>
                <w:b/>
                <w:sz w:val="28"/>
                <w:szCs w:val="28"/>
              </w:rPr>
            </w:pPr>
          </w:p>
          <w:p w:rsidR="00B75F34" w:rsidRPr="00983369" w:rsidRDefault="00CB27DB" w:rsidP="00363053">
            <w:pPr>
              <w:pStyle w:val="Normal-Absatz"/>
              <w:spacing w:line="240" w:lineRule="auto"/>
              <w:ind w:left="923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8"/>
                <w:szCs w:val="28"/>
              </w:rPr>
              <w:t>10178</w:t>
            </w:r>
            <w:r w:rsidR="003D2862" w:rsidRPr="00B75F34">
              <w:rPr>
                <w:rFonts w:cs="Arial"/>
                <w:b/>
                <w:sz w:val="28"/>
                <w:szCs w:val="28"/>
              </w:rPr>
              <w:t xml:space="preserve"> Berlin</w:t>
            </w:r>
          </w:p>
        </w:tc>
      </w:tr>
    </w:tbl>
    <w:p w:rsidR="00CC3E9B" w:rsidRPr="00983369" w:rsidRDefault="00CC3E9B" w:rsidP="007C0835"/>
    <w:sectPr w:rsidR="00CC3E9B" w:rsidRPr="00983369" w:rsidSect="0080230F">
      <w:pgSz w:w="16840" w:h="11907" w:orient="landscape" w:code="9"/>
      <w:pgMar w:top="567" w:right="1418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57D" w:rsidRDefault="008A057D">
      <w:r>
        <w:separator/>
      </w:r>
    </w:p>
  </w:endnote>
  <w:endnote w:type="continuationSeparator" w:id="0">
    <w:p w:rsidR="008A057D" w:rsidRDefault="008A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APDings">
    <w:altName w:val="Symbol"/>
    <w:charset w:val="02"/>
    <w:family w:val="modern"/>
    <w:pitch w:val="fixed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57D" w:rsidRDefault="008A057D">
      <w:r>
        <w:separator/>
      </w:r>
    </w:p>
  </w:footnote>
  <w:footnote w:type="continuationSeparator" w:id="0">
    <w:p w:rsidR="008A057D" w:rsidRDefault="008A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22A17"/>
    <w:multiLevelType w:val="singleLevel"/>
    <w:tmpl w:val="037882A4"/>
    <w:lvl w:ilvl="0">
      <w:start w:val="3"/>
      <w:numFmt w:val="bullet"/>
      <w:lvlText w:val=""/>
      <w:lvlJc w:val="left"/>
      <w:pPr>
        <w:tabs>
          <w:tab w:val="num" w:pos="360"/>
        </w:tabs>
        <w:ind w:left="360" w:hanging="360"/>
      </w:pPr>
      <w:rPr>
        <w:rFonts w:ascii="SAPDings" w:hAnsi="SAPDings" w:hint="default"/>
        <w:b w:val="0"/>
        <w:sz w:val="24"/>
      </w:rPr>
    </w:lvl>
  </w:abstractNum>
  <w:abstractNum w:abstractNumId="1" w15:restartNumberingAfterBreak="0">
    <w:nsid w:val="3ABA3A8F"/>
    <w:multiLevelType w:val="singleLevel"/>
    <w:tmpl w:val="037882A4"/>
    <w:lvl w:ilvl="0">
      <w:start w:val="3"/>
      <w:numFmt w:val="bullet"/>
      <w:lvlText w:val=""/>
      <w:lvlJc w:val="left"/>
      <w:pPr>
        <w:tabs>
          <w:tab w:val="num" w:pos="360"/>
        </w:tabs>
        <w:ind w:left="360" w:hanging="360"/>
      </w:pPr>
      <w:rPr>
        <w:rFonts w:ascii="SAPDings" w:hAnsi="SAPDings" w:hint="default"/>
        <w:b w:val="0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KLDrPAgye3uTOBuCoQzhUg3A6DwpRNfz94aZm5/8R1iyXZJSb4QXPKWvCMwmGpxsLc/cS1/rIzYTLPutr+bCzQ==" w:salt="mHwmX+4hsXlNmD6c4BrdU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5D2"/>
    <w:rsid w:val="000005BE"/>
    <w:rsid w:val="00005158"/>
    <w:rsid w:val="00012998"/>
    <w:rsid w:val="0003155B"/>
    <w:rsid w:val="00033B0C"/>
    <w:rsid w:val="00034C5A"/>
    <w:rsid w:val="000361F7"/>
    <w:rsid w:val="00042CEC"/>
    <w:rsid w:val="000435D2"/>
    <w:rsid w:val="000640CA"/>
    <w:rsid w:val="000907AA"/>
    <w:rsid w:val="00090F93"/>
    <w:rsid w:val="000914AF"/>
    <w:rsid w:val="00097E7B"/>
    <w:rsid w:val="000A0C73"/>
    <w:rsid w:val="000A34DF"/>
    <w:rsid w:val="000B3A87"/>
    <w:rsid w:val="000C4880"/>
    <w:rsid w:val="000E4214"/>
    <w:rsid w:val="000E7122"/>
    <w:rsid w:val="000F5E2B"/>
    <w:rsid w:val="0012124F"/>
    <w:rsid w:val="00121929"/>
    <w:rsid w:val="00137CBC"/>
    <w:rsid w:val="00137E37"/>
    <w:rsid w:val="00141FD4"/>
    <w:rsid w:val="00147E08"/>
    <w:rsid w:val="00164788"/>
    <w:rsid w:val="001955A9"/>
    <w:rsid w:val="001A341E"/>
    <w:rsid w:val="001A3E61"/>
    <w:rsid w:val="001D668A"/>
    <w:rsid w:val="001E126D"/>
    <w:rsid w:val="001E47EA"/>
    <w:rsid w:val="0020110C"/>
    <w:rsid w:val="002076F1"/>
    <w:rsid w:val="00222ACF"/>
    <w:rsid w:val="002259C4"/>
    <w:rsid w:val="0022722D"/>
    <w:rsid w:val="00230F6F"/>
    <w:rsid w:val="00231EBB"/>
    <w:rsid w:val="00235B2D"/>
    <w:rsid w:val="0023630E"/>
    <w:rsid w:val="00254556"/>
    <w:rsid w:val="0027075B"/>
    <w:rsid w:val="002751C0"/>
    <w:rsid w:val="00277DAE"/>
    <w:rsid w:val="00285E20"/>
    <w:rsid w:val="00292A2C"/>
    <w:rsid w:val="00295F7C"/>
    <w:rsid w:val="002A0735"/>
    <w:rsid w:val="002A166E"/>
    <w:rsid w:val="002A7E0B"/>
    <w:rsid w:val="002C127B"/>
    <w:rsid w:val="002C1F48"/>
    <w:rsid w:val="00307761"/>
    <w:rsid w:val="003103B8"/>
    <w:rsid w:val="00314674"/>
    <w:rsid w:val="00323050"/>
    <w:rsid w:val="003349CF"/>
    <w:rsid w:val="00342A41"/>
    <w:rsid w:val="00357260"/>
    <w:rsid w:val="003577D7"/>
    <w:rsid w:val="00363053"/>
    <w:rsid w:val="00370C48"/>
    <w:rsid w:val="00380405"/>
    <w:rsid w:val="00393787"/>
    <w:rsid w:val="003B64E7"/>
    <w:rsid w:val="003C179B"/>
    <w:rsid w:val="003C6997"/>
    <w:rsid w:val="003D2862"/>
    <w:rsid w:val="003D6591"/>
    <w:rsid w:val="003D75F8"/>
    <w:rsid w:val="003F0D86"/>
    <w:rsid w:val="00401FA3"/>
    <w:rsid w:val="0040277E"/>
    <w:rsid w:val="00455150"/>
    <w:rsid w:val="004579D0"/>
    <w:rsid w:val="00460A8A"/>
    <w:rsid w:val="004715AB"/>
    <w:rsid w:val="004770B3"/>
    <w:rsid w:val="00481658"/>
    <w:rsid w:val="0049183C"/>
    <w:rsid w:val="00495904"/>
    <w:rsid w:val="004C2DA6"/>
    <w:rsid w:val="004D4123"/>
    <w:rsid w:val="004D7914"/>
    <w:rsid w:val="00500282"/>
    <w:rsid w:val="00521E1E"/>
    <w:rsid w:val="00522F03"/>
    <w:rsid w:val="00534FAC"/>
    <w:rsid w:val="0055716E"/>
    <w:rsid w:val="005B5180"/>
    <w:rsid w:val="005B6634"/>
    <w:rsid w:val="005E2920"/>
    <w:rsid w:val="005E7A0A"/>
    <w:rsid w:val="00612FD5"/>
    <w:rsid w:val="00612FF1"/>
    <w:rsid w:val="006175AE"/>
    <w:rsid w:val="006373C6"/>
    <w:rsid w:val="006623AF"/>
    <w:rsid w:val="006754B4"/>
    <w:rsid w:val="00692B96"/>
    <w:rsid w:val="006A221A"/>
    <w:rsid w:val="006D5CEC"/>
    <w:rsid w:val="006E5615"/>
    <w:rsid w:val="00704352"/>
    <w:rsid w:val="00750C8D"/>
    <w:rsid w:val="00782351"/>
    <w:rsid w:val="007C0835"/>
    <w:rsid w:val="007C5DEC"/>
    <w:rsid w:val="007D05F6"/>
    <w:rsid w:val="007E19C6"/>
    <w:rsid w:val="007F4C2F"/>
    <w:rsid w:val="007F6E7A"/>
    <w:rsid w:val="008002B2"/>
    <w:rsid w:val="00800673"/>
    <w:rsid w:val="0080230F"/>
    <w:rsid w:val="008241C3"/>
    <w:rsid w:val="00843E45"/>
    <w:rsid w:val="00845960"/>
    <w:rsid w:val="00864A7D"/>
    <w:rsid w:val="00876D9C"/>
    <w:rsid w:val="008A057D"/>
    <w:rsid w:val="008B1312"/>
    <w:rsid w:val="008B609A"/>
    <w:rsid w:val="008C1B2C"/>
    <w:rsid w:val="008E4EB2"/>
    <w:rsid w:val="009055B5"/>
    <w:rsid w:val="00906C28"/>
    <w:rsid w:val="00916940"/>
    <w:rsid w:val="00935539"/>
    <w:rsid w:val="009372F3"/>
    <w:rsid w:val="0095268A"/>
    <w:rsid w:val="0095301E"/>
    <w:rsid w:val="00957E70"/>
    <w:rsid w:val="00982016"/>
    <w:rsid w:val="00983369"/>
    <w:rsid w:val="00984499"/>
    <w:rsid w:val="009C4E4D"/>
    <w:rsid w:val="009E1AA3"/>
    <w:rsid w:val="009E67A2"/>
    <w:rsid w:val="009F3A4C"/>
    <w:rsid w:val="00A04C75"/>
    <w:rsid w:val="00A17A5F"/>
    <w:rsid w:val="00A25510"/>
    <w:rsid w:val="00A3350D"/>
    <w:rsid w:val="00A41908"/>
    <w:rsid w:val="00A4453A"/>
    <w:rsid w:val="00A6797F"/>
    <w:rsid w:val="00A93362"/>
    <w:rsid w:val="00A93B63"/>
    <w:rsid w:val="00AA1743"/>
    <w:rsid w:val="00AB4A83"/>
    <w:rsid w:val="00AB621D"/>
    <w:rsid w:val="00AC0D72"/>
    <w:rsid w:val="00AC10C4"/>
    <w:rsid w:val="00AC2728"/>
    <w:rsid w:val="00AE0295"/>
    <w:rsid w:val="00AE7548"/>
    <w:rsid w:val="00B171B3"/>
    <w:rsid w:val="00B23887"/>
    <w:rsid w:val="00B23EC5"/>
    <w:rsid w:val="00B75F34"/>
    <w:rsid w:val="00B95F26"/>
    <w:rsid w:val="00BD1DDE"/>
    <w:rsid w:val="00BE26C0"/>
    <w:rsid w:val="00BE3DF4"/>
    <w:rsid w:val="00BE4509"/>
    <w:rsid w:val="00C039C3"/>
    <w:rsid w:val="00C0456B"/>
    <w:rsid w:val="00C072FD"/>
    <w:rsid w:val="00C1798C"/>
    <w:rsid w:val="00C3764C"/>
    <w:rsid w:val="00C43927"/>
    <w:rsid w:val="00C62653"/>
    <w:rsid w:val="00C65341"/>
    <w:rsid w:val="00C839A2"/>
    <w:rsid w:val="00C87A03"/>
    <w:rsid w:val="00C90678"/>
    <w:rsid w:val="00C91806"/>
    <w:rsid w:val="00C92DC1"/>
    <w:rsid w:val="00CA209B"/>
    <w:rsid w:val="00CB27DB"/>
    <w:rsid w:val="00CC3E9B"/>
    <w:rsid w:val="00CC4BA4"/>
    <w:rsid w:val="00CF235C"/>
    <w:rsid w:val="00CF32D6"/>
    <w:rsid w:val="00D209C0"/>
    <w:rsid w:val="00D249E9"/>
    <w:rsid w:val="00D27C02"/>
    <w:rsid w:val="00D50371"/>
    <w:rsid w:val="00D746BE"/>
    <w:rsid w:val="00D75D39"/>
    <w:rsid w:val="00D778D2"/>
    <w:rsid w:val="00DD674A"/>
    <w:rsid w:val="00DD7DC0"/>
    <w:rsid w:val="00DF5A0C"/>
    <w:rsid w:val="00E019D7"/>
    <w:rsid w:val="00E035C5"/>
    <w:rsid w:val="00E316AC"/>
    <w:rsid w:val="00E632F1"/>
    <w:rsid w:val="00E668D6"/>
    <w:rsid w:val="00E67586"/>
    <w:rsid w:val="00E7154E"/>
    <w:rsid w:val="00E84AE5"/>
    <w:rsid w:val="00E939B7"/>
    <w:rsid w:val="00EC5B4F"/>
    <w:rsid w:val="00EC66A7"/>
    <w:rsid w:val="00ED1220"/>
    <w:rsid w:val="00ED2B50"/>
    <w:rsid w:val="00ED4BD3"/>
    <w:rsid w:val="00ED577C"/>
    <w:rsid w:val="00EF35AF"/>
    <w:rsid w:val="00F5283A"/>
    <w:rsid w:val="00F540D3"/>
    <w:rsid w:val="00F60625"/>
    <w:rsid w:val="00F657BF"/>
    <w:rsid w:val="00F74CF5"/>
    <w:rsid w:val="00F81C60"/>
    <w:rsid w:val="00F83A09"/>
    <w:rsid w:val="00F84B03"/>
    <w:rsid w:val="00F8656A"/>
    <w:rsid w:val="00FA4250"/>
    <w:rsid w:val="00FA54D0"/>
    <w:rsid w:val="00FC0ECC"/>
    <w:rsid w:val="00FC52BB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3B8D26-117D-4A68-91B2-AF28F0A5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utoRedefine/>
    <w:qFormat/>
    <w:rsid w:val="00D209C0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AE7548"/>
    <w:pPr>
      <w:keepNext/>
      <w:tabs>
        <w:tab w:val="right" w:pos="8789"/>
      </w:tabs>
      <w:outlineLvl w:val="0"/>
    </w:pPr>
    <w:rPr>
      <w:rFonts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customStyle="1" w:styleId="Normal-Absatz">
    <w:name w:val="Normal-Absatz"/>
    <w:basedOn w:val="Standard"/>
    <w:pPr>
      <w:spacing w:line="360" w:lineRule="auto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33B0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323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Netz\1UBK\UBK\Vorlagen\Formulare%20im%20Vergabeverfahren\Vorlagen%20Angebotsbestandteile\Kennzettel%20f&#252;r%20die%20Angebotsabgab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368EC-82BE-4747-B74C-7B42E37C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Kennzettel für die Angebotsabgabe.dot</Template>
  <TotalTime>0</TotalTime>
  <Pages>1</Pages>
  <Words>122</Words>
  <Characters>944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Bitte nicht öffnen</vt:lpstr>
    </vt:vector>
  </TitlesOfParts>
  <Company>UBK Unternehmensberatung Kühn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Bitte nicht öffnen</dc:title>
  <dc:creator>SEC</dc:creator>
  <cp:lastModifiedBy>Groehler, Verena</cp:lastModifiedBy>
  <cp:revision>5</cp:revision>
  <cp:lastPrinted>2026-07-09T17:35:00Z</cp:lastPrinted>
  <dcterms:created xsi:type="dcterms:W3CDTF">2026-06-01T17:39:00Z</dcterms:created>
  <dcterms:modified xsi:type="dcterms:W3CDTF">2026-07-10T10:59:00Z</dcterms:modified>
</cp:coreProperties>
</file>